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5A1" w:rsidRDefault="008975A1" w:rsidP="008975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Mathew FERANT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8975A1" w:rsidRDefault="008975A1" w:rsidP="008975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8975A1" w:rsidRDefault="008975A1" w:rsidP="008975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75A1" w:rsidRDefault="008975A1" w:rsidP="008975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75A1" w:rsidRDefault="008975A1" w:rsidP="008975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Apr.1427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Ottery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8975A1" w:rsidRDefault="008975A1" w:rsidP="008975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p.108)</w:t>
      </w:r>
    </w:p>
    <w:p w:rsidR="008975A1" w:rsidRDefault="008975A1" w:rsidP="008975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75A1" w:rsidRDefault="008975A1" w:rsidP="008975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975A1" w:rsidRDefault="008975A1" w:rsidP="008975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2016</w:t>
      </w:r>
      <w:bookmarkStart w:id="0" w:name="_GoBack"/>
      <w:bookmarkEnd w:id="0"/>
    </w:p>
    <w:sectPr w:rsidR="006B2F86" w:rsidRPr="008975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5A1" w:rsidRDefault="008975A1" w:rsidP="00E71FC3">
      <w:pPr>
        <w:spacing w:after="0" w:line="240" w:lineRule="auto"/>
      </w:pPr>
      <w:r>
        <w:separator/>
      </w:r>
    </w:p>
  </w:endnote>
  <w:endnote w:type="continuationSeparator" w:id="0">
    <w:p w:rsidR="008975A1" w:rsidRDefault="008975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5A1" w:rsidRDefault="008975A1" w:rsidP="00E71FC3">
      <w:pPr>
        <w:spacing w:after="0" w:line="240" w:lineRule="auto"/>
      </w:pPr>
      <w:r>
        <w:separator/>
      </w:r>
    </w:p>
  </w:footnote>
  <w:footnote w:type="continuationSeparator" w:id="0">
    <w:p w:rsidR="008975A1" w:rsidRDefault="008975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5A1"/>
    <w:rsid w:val="008975A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B1822"/>
  <w15:chartTrackingRefBased/>
  <w15:docId w15:val="{2D944BF7-4A72-4335-B305-378D39849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2016-04-22T16:31:00Z</dcterms:created>
  <dcterms:modified xsi:type="dcterms:W3CDTF">2016-04-22T16:39:00Z</dcterms:modified>
</cp:coreProperties>
</file>